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AF5" w:rsidRDefault="00D51AF5" w:rsidP="0059513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Приложение 6</w:t>
      </w:r>
    </w:p>
    <w:p w:rsidR="00D51AF5" w:rsidRDefault="00D51AF5" w:rsidP="00595139">
      <w:pPr>
        <w:tabs>
          <w:tab w:val="left" w:pos="1298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к решению                                                                 </w:t>
      </w:r>
    </w:p>
    <w:p w:rsidR="00D51AF5" w:rsidRDefault="00D51AF5" w:rsidP="0059513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от 28.05.2013 №63</w:t>
      </w:r>
    </w:p>
    <w:p w:rsidR="00D51AF5" w:rsidRDefault="00D51AF5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«Курорт «Озеро Шира»»</w:t>
      </w:r>
    </w:p>
    <w:p w:rsidR="00D51AF5" w:rsidRDefault="00D51AF5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51AF5" w:rsidRDefault="00D51AF5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51AF5" w:rsidRDefault="00D51AF5">
      <w:r w:rsidRPr="0084543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68.25pt;height:393.75pt;visibility:visible">
            <v:imagedata r:id="rId4" o:title=""/>
          </v:shape>
        </w:pict>
      </w:r>
    </w:p>
    <w:sectPr w:rsidR="00D51AF5" w:rsidSect="00A0083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83E"/>
    <w:rsid w:val="00054250"/>
    <w:rsid w:val="000E2A21"/>
    <w:rsid w:val="002003A6"/>
    <w:rsid w:val="005121DE"/>
    <w:rsid w:val="00595139"/>
    <w:rsid w:val="005B4C30"/>
    <w:rsid w:val="005B55E1"/>
    <w:rsid w:val="00641986"/>
    <w:rsid w:val="00845434"/>
    <w:rsid w:val="00A0083E"/>
    <w:rsid w:val="00A36C4E"/>
    <w:rsid w:val="00CF1B46"/>
    <w:rsid w:val="00D51AF5"/>
    <w:rsid w:val="00DF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61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12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21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102</Words>
  <Characters>582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Русинович</cp:lastModifiedBy>
  <cp:revision>9</cp:revision>
  <cp:lastPrinted>2013-05-29T01:04:00Z</cp:lastPrinted>
  <dcterms:created xsi:type="dcterms:W3CDTF">2013-05-24T07:28:00Z</dcterms:created>
  <dcterms:modified xsi:type="dcterms:W3CDTF">2013-05-29T01:04:00Z</dcterms:modified>
</cp:coreProperties>
</file>